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6BEB" w14:textId="77130647" w:rsidR="004729DB" w:rsidRDefault="00F44652" w:rsidP="004729DB">
      <w:pPr>
        <w:tabs>
          <w:tab w:val="right" w:pos="0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   </w:t>
      </w:r>
      <w:r w:rsidRPr="00F44652">
        <w:rPr>
          <w:rFonts w:ascii="Times New Roman" w:hAnsi="Times New Roman"/>
          <w:color w:val="BFBFBF" w:themeColor="background1" w:themeShade="BF"/>
          <w:szCs w:val="24"/>
          <w:lang w:val="pt-BR"/>
        </w:rPr>
        <w:t>.</w:t>
      </w:r>
    </w:p>
    <w:p w14:paraId="53C40065" w14:textId="77777777" w:rsidR="00890720" w:rsidRPr="004729DB" w:rsidRDefault="00890720" w:rsidP="004729DB">
      <w:pPr>
        <w:tabs>
          <w:tab w:val="right" w:pos="0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szCs w:val="24"/>
          <w:lang w:val="pt-BR"/>
        </w:rPr>
      </w:pPr>
    </w:p>
    <w:p w14:paraId="4C26BF0B" w14:textId="0C3E7F84" w:rsidR="005F7C02" w:rsidRPr="00FD361C" w:rsidRDefault="00C95967" w:rsidP="005F7C02">
      <w:pPr>
        <w:pStyle w:val="Heading3"/>
        <w:rPr>
          <w:rFonts w:ascii="Times New Roman" w:hAnsi="Times New Roman" w:cs="Times New Roman"/>
          <w:b w:val="0"/>
          <w:color w:val="auto"/>
          <w:highlight w:val="yellow"/>
        </w:rPr>
      </w:pPr>
      <w:r w:rsidRPr="007551F3">
        <w:rPr>
          <w:rFonts w:ascii="Times New Roman" w:hAnsi="Times New Roman" w:cs="Times New Roman"/>
          <w:b w:val="0"/>
          <w:color w:val="auto"/>
          <w:highlight w:val="yellow"/>
        </w:rPr>
        <w:t xml:space="preserve">BP Full Rank First </w:t>
      </w:r>
      <w:r w:rsidRPr="00DD4935">
        <w:rPr>
          <w:rFonts w:ascii="Times New Roman" w:hAnsi="Times New Roman" w:cs="Times New Roman"/>
          <w:b w:val="0"/>
          <w:color w:val="auto"/>
          <w:highlight w:val="yellow"/>
        </w:rPr>
        <w:t>Last</w:t>
      </w:r>
      <w:r w:rsidR="00DD4935" w:rsidRPr="00DD4935">
        <w:rPr>
          <w:rFonts w:ascii="Times New Roman" w:hAnsi="Times New Roman" w:cs="Times New Roman"/>
          <w:b w:val="0"/>
          <w:color w:val="auto"/>
          <w:highlight w:val="yellow"/>
        </w:rPr>
        <w:t xml:space="preserve"> Names</w:t>
      </w:r>
      <w:r w:rsidR="005F7C02" w:rsidRPr="005F7C02">
        <w:rPr>
          <w:rFonts w:ascii="Times New Roman" w:hAnsi="Times New Roman" w:cs="Times New Roman"/>
          <w:b w:val="0"/>
          <w:vanish/>
          <w:color w:val="auto"/>
        </w:rPr>
        <w:t xml:space="preserve"> </w:t>
      </w:r>
      <w:r w:rsidR="005F7C02" w:rsidRPr="005F7C02">
        <w:rPr>
          <w:rFonts w:ascii="Times New Roman" w:hAnsi="Times New Roman" w:cs="Times New Roman"/>
          <w:b w:val="0"/>
          <w:color w:val="auto"/>
        </w:rPr>
        <w:br/>
      </w:r>
      <w:r w:rsidR="007551F3" w:rsidRPr="00FD361C">
        <w:rPr>
          <w:rFonts w:ascii="Times New Roman" w:hAnsi="Times New Roman" w:cs="Times New Roman"/>
          <w:b w:val="0"/>
          <w:color w:val="auto"/>
          <w:highlight w:val="yellow"/>
        </w:rPr>
        <w:t xml:space="preserve">BP’s </w:t>
      </w:r>
      <w:r w:rsidR="000E2131">
        <w:rPr>
          <w:rFonts w:ascii="Times New Roman" w:hAnsi="Times New Roman" w:cs="Times New Roman"/>
          <w:b w:val="0"/>
          <w:color w:val="auto"/>
          <w:highlight w:val="yellow"/>
        </w:rPr>
        <w:t>home station position</w:t>
      </w:r>
      <w:r w:rsidR="005F7C02" w:rsidRPr="00FD361C">
        <w:rPr>
          <w:rFonts w:ascii="Times New Roman" w:hAnsi="Times New Roman" w:cs="Times New Roman"/>
          <w:b w:val="0"/>
          <w:color w:val="auto"/>
          <w:highlight w:val="yellow"/>
        </w:rPr>
        <w:t xml:space="preserve">, </w:t>
      </w:r>
      <w:r w:rsidR="000E2131">
        <w:rPr>
          <w:rFonts w:ascii="Times New Roman" w:hAnsi="Times New Roman" w:cs="Times New Roman"/>
          <w:b w:val="0"/>
          <w:color w:val="auto"/>
          <w:highlight w:val="yellow"/>
        </w:rPr>
        <w:t>home station unit</w:t>
      </w:r>
      <w:r w:rsidR="005F7C02" w:rsidRPr="00FD361C">
        <w:rPr>
          <w:rFonts w:ascii="Times New Roman" w:hAnsi="Times New Roman" w:cs="Times New Roman"/>
          <w:b w:val="0"/>
          <w:color w:val="auto"/>
          <w:highlight w:val="yellow"/>
        </w:rPr>
        <w:fldChar w:fldCharType="begin"/>
      </w:r>
      <w:r w:rsidR="005F7C02" w:rsidRPr="00FD361C">
        <w:rPr>
          <w:rFonts w:ascii="Times New Roman" w:hAnsi="Times New Roman" w:cs="Times New Roman"/>
          <w:b w:val="0"/>
          <w:color w:val="auto"/>
          <w:highlight w:val="yellow"/>
        </w:rPr>
        <w:instrText>fillin "Enter MEMORANDUM FOR information Press [SHIFT + [ENTER] for more than 1 line entries"</w:instrText>
      </w:r>
      <w:r w:rsidR="005F7C02" w:rsidRPr="00FD361C">
        <w:rPr>
          <w:rFonts w:ascii="Times New Roman" w:hAnsi="Times New Roman" w:cs="Times New Roman"/>
          <w:b w:val="0"/>
          <w:color w:val="auto"/>
          <w:highlight w:val="yellow"/>
        </w:rPr>
        <w:fldChar w:fldCharType="end"/>
      </w:r>
    </w:p>
    <w:p w14:paraId="057BDB7F" w14:textId="1A4CE450" w:rsidR="005F7C02" w:rsidRPr="00FD361C" w:rsidRDefault="004927DA" w:rsidP="005F7C02">
      <w:pPr>
        <w:ind w:left="720" w:hanging="720"/>
        <w:rPr>
          <w:rFonts w:ascii="Times New Roman" w:hAnsi="Times New Roman"/>
          <w:highlight w:val="yellow"/>
        </w:rPr>
      </w:pPr>
      <w:r w:rsidRPr="00FD361C">
        <w:rPr>
          <w:rFonts w:ascii="Times New Roman" w:hAnsi="Times New Roman"/>
          <w:highlight w:val="yellow"/>
        </w:rPr>
        <w:t>Street Address</w:t>
      </w:r>
    </w:p>
    <w:p w14:paraId="7BA04A16" w14:textId="51DA4EBF" w:rsidR="005F7C02" w:rsidRPr="005F7C02" w:rsidRDefault="001B506D" w:rsidP="005F7C02">
      <w:pPr>
        <w:ind w:left="720" w:hanging="720"/>
        <w:rPr>
          <w:rFonts w:ascii="Times New Roman" w:hAnsi="Times New Roman"/>
        </w:rPr>
      </w:pPr>
      <w:r w:rsidRPr="00FD361C">
        <w:rPr>
          <w:rFonts w:ascii="Times New Roman" w:hAnsi="Times New Roman"/>
          <w:highlight w:val="yellow"/>
        </w:rPr>
        <w:t>Town/Base, State Zip Code</w:t>
      </w:r>
    </w:p>
    <w:p w14:paraId="4F471B9D" w14:textId="77777777" w:rsidR="005F7C02" w:rsidRPr="005F7C02" w:rsidRDefault="005F7C02" w:rsidP="005F7C02">
      <w:pPr>
        <w:rPr>
          <w:rFonts w:ascii="Times New Roman" w:hAnsi="Times New Roman"/>
          <w:szCs w:val="24"/>
        </w:rPr>
      </w:pPr>
      <w:r w:rsidRPr="005F7C02">
        <w:rPr>
          <w:rFonts w:ascii="Times New Roman" w:hAnsi="Times New Roman"/>
          <w:szCs w:val="24"/>
        </w:rPr>
        <w:tab/>
      </w:r>
      <w:r w:rsidRPr="005F7C02">
        <w:rPr>
          <w:rFonts w:ascii="Times New Roman" w:hAnsi="Times New Roman"/>
          <w:szCs w:val="24"/>
        </w:rPr>
        <w:tab/>
      </w:r>
      <w:r w:rsidRPr="005F7C02">
        <w:rPr>
          <w:rFonts w:ascii="Times New Roman" w:hAnsi="Times New Roman"/>
          <w:szCs w:val="24"/>
        </w:rPr>
        <w:tab/>
        <w:t xml:space="preserve">    </w:t>
      </w:r>
    </w:p>
    <w:p w14:paraId="6019162A" w14:textId="22F52A86" w:rsidR="00903CC6" w:rsidRPr="00903CC6" w:rsidRDefault="00FD361C" w:rsidP="00903CC6">
      <w:pPr>
        <w:rPr>
          <w:rFonts w:ascii="Times New Roman" w:hAnsi="Times New Roman"/>
        </w:rPr>
      </w:pPr>
      <w:r w:rsidRPr="00DD4935">
        <w:rPr>
          <w:rFonts w:ascii="Times New Roman" w:hAnsi="Times New Roman"/>
          <w:highlight w:val="yellow"/>
        </w:rPr>
        <w:t xml:space="preserve">SIB Member </w:t>
      </w:r>
      <w:r w:rsidR="00DD4935" w:rsidRPr="00DD4935">
        <w:rPr>
          <w:rFonts w:ascii="Times New Roman" w:hAnsi="Times New Roman"/>
          <w:highlight w:val="yellow"/>
        </w:rPr>
        <w:t xml:space="preserve">Rank </w:t>
      </w:r>
      <w:r w:rsidRPr="00DD4935">
        <w:rPr>
          <w:rFonts w:ascii="Times New Roman" w:hAnsi="Times New Roman"/>
          <w:highlight w:val="yellow"/>
        </w:rPr>
        <w:t>First</w:t>
      </w:r>
      <w:r w:rsidR="00DD4935" w:rsidRPr="00DD4935">
        <w:rPr>
          <w:rFonts w:ascii="Times New Roman" w:hAnsi="Times New Roman"/>
          <w:highlight w:val="yellow"/>
        </w:rPr>
        <w:t xml:space="preserve"> Last Names</w:t>
      </w:r>
      <w:r>
        <w:rPr>
          <w:rFonts w:ascii="Times New Roman" w:hAnsi="Times New Roman"/>
        </w:rPr>
        <w:t xml:space="preserve"> </w:t>
      </w:r>
    </w:p>
    <w:p w14:paraId="3D7428F1" w14:textId="62B3E54E" w:rsidR="00903CC6" w:rsidRPr="00903CC6" w:rsidRDefault="000E2131" w:rsidP="00903CC6">
      <w:pPr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h</w:t>
      </w:r>
      <w:r w:rsidR="007B6481" w:rsidRPr="007B6481">
        <w:rPr>
          <w:rFonts w:ascii="Times New Roman" w:hAnsi="Times New Roman"/>
          <w:highlight w:val="yellow"/>
        </w:rPr>
        <w:t xml:space="preserve">ome </w:t>
      </w:r>
      <w:r>
        <w:rPr>
          <w:rFonts w:ascii="Times New Roman" w:hAnsi="Times New Roman"/>
          <w:highlight w:val="yellow"/>
        </w:rPr>
        <w:t>s</w:t>
      </w:r>
      <w:r w:rsidR="007B6481" w:rsidRPr="007B6481">
        <w:rPr>
          <w:rFonts w:ascii="Times New Roman" w:hAnsi="Times New Roman"/>
          <w:highlight w:val="yellow"/>
        </w:rPr>
        <w:t>tation position</w:t>
      </w:r>
      <w:r w:rsidR="00903CC6" w:rsidRPr="007B6481">
        <w:rPr>
          <w:rFonts w:ascii="Times New Roman" w:hAnsi="Times New Roman"/>
          <w:highlight w:val="yellow"/>
        </w:rPr>
        <w:t xml:space="preserve">, </w:t>
      </w:r>
      <w:r>
        <w:rPr>
          <w:rFonts w:ascii="Times New Roman" w:hAnsi="Times New Roman"/>
          <w:highlight w:val="yellow"/>
        </w:rPr>
        <w:t>h</w:t>
      </w:r>
      <w:r w:rsidR="007B6481" w:rsidRPr="007B6481">
        <w:rPr>
          <w:rFonts w:ascii="Times New Roman" w:hAnsi="Times New Roman"/>
          <w:highlight w:val="yellow"/>
        </w:rPr>
        <w:t xml:space="preserve">ome </w:t>
      </w:r>
      <w:r>
        <w:rPr>
          <w:rFonts w:ascii="Times New Roman" w:hAnsi="Times New Roman"/>
          <w:highlight w:val="yellow"/>
        </w:rPr>
        <w:t>s</w:t>
      </w:r>
      <w:r w:rsidR="007B6481" w:rsidRPr="007B6481">
        <w:rPr>
          <w:rFonts w:ascii="Times New Roman" w:hAnsi="Times New Roman"/>
          <w:highlight w:val="yellow"/>
        </w:rPr>
        <w:t xml:space="preserve">tation </w:t>
      </w:r>
      <w:r>
        <w:rPr>
          <w:rFonts w:ascii="Times New Roman" w:hAnsi="Times New Roman"/>
          <w:highlight w:val="yellow"/>
        </w:rPr>
        <w:t>b</w:t>
      </w:r>
      <w:r w:rsidR="007B6481" w:rsidRPr="007B6481">
        <w:rPr>
          <w:rFonts w:ascii="Times New Roman" w:hAnsi="Times New Roman"/>
          <w:highlight w:val="yellow"/>
        </w:rPr>
        <w:t>ase</w:t>
      </w:r>
    </w:p>
    <w:p w14:paraId="3D1A36B5" w14:textId="77777777" w:rsidR="00003B76" w:rsidRPr="00FD361C" w:rsidRDefault="00003B76" w:rsidP="00003B76">
      <w:pPr>
        <w:ind w:left="720" w:hanging="720"/>
        <w:rPr>
          <w:rFonts w:ascii="Times New Roman" w:hAnsi="Times New Roman"/>
          <w:highlight w:val="yellow"/>
        </w:rPr>
      </w:pPr>
      <w:r w:rsidRPr="00FD361C">
        <w:rPr>
          <w:rFonts w:ascii="Times New Roman" w:hAnsi="Times New Roman"/>
          <w:highlight w:val="yellow"/>
        </w:rPr>
        <w:t>Street Address</w:t>
      </w:r>
    </w:p>
    <w:p w14:paraId="31B18ED4" w14:textId="77777777" w:rsidR="00003B76" w:rsidRPr="005F7C02" w:rsidRDefault="00003B76" w:rsidP="00003B76">
      <w:pPr>
        <w:ind w:left="720" w:hanging="720"/>
        <w:rPr>
          <w:rFonts w:ascii="Times New Roman" w:hAnsi="Times New Roman"/>
        </w:rPr>
      </w:pPr>
      <w:r w:rsidRPr="00FD361C">
        <w:rPr>
          <w:rFonts w:ascii="Times New Roman" w:hAnsi="Times New Roman"/>
          <w:highlight w:val="yellow"/>
        </w:rPr>
        <w:t>Town/Base, State Zip Code</w:t>
      </w:r>
    </w:p>
    <w:p w14:paraId="5FB8E2E7" w14:textId="77777777" w:rsidR="00903CC6" w:rsidRPr="00903CC6" w:rsidRDefault="00903CC6" w:rsidP="00903CC6">
      <w:pPr>
        <w:rPr>
          <w:rFonts w:ascii="Times New Roman" w:hAnsi="Times New Roman"/>
          <w:szCs w:val="24"/>
        </w:rPr>
      </w:pPr>
    </w:p>
    <w:p w14:paraId="52E5A3E4" w14:textId="2010BAAB" w:rsidR="00903CC6" w:rsidRPr="00903CC6" w:rsidRDefault="00F36A11" w:rsidP="00903CC6">
      <w:pPr>
        <w:rPr>
          <w:rFonts w:ascii="Times New Roman" w:hAnsi="Times New Roman"/>
          <w:szCs w:val="24"/>
        </w:rPr>
      </w:pPr>
      <w:r w:rsidRPr="00F36A11">
        <w:rPr>
          <w:rFonts w:ascii="Times New Roman" w:hAnsi="Times New Roman"/>
          <w:szCs w:val="24"/>
          <w:highlight w:val="yellow"/>
        </w:rPr>
        <w:t>Rank Last Name</w:t>
      </w:r>
      <w:r w:rsidR="00903CC6" w:rsidRPr="00F36A11">
        <w:rPr>
          <w:rFonts w:ascii="Times New Roman" w:hAnsi="Times New Roman"/>
          <w:szCs w:val="24"/>
          <w:highlight w:val="yellow"/>
        </w:rPr>
        <w:t>,</w:t>
      </w:r>
      <w:r w:rsidRPr="00F36A11">
        <w:rPr>
          <w:rFonts w:ascii="Times New Roman" w:hAnsi="Times New Roman"/>
          <w:szCs w:val="24"/>
          <w:highlight w:val="yellow"/>
        </w:rPr>
        <w:t xml:space="preserve"> (to be crossed out by BP and their first name/callsign written in</w:t>
      </w:r>
    </w:p>
    <w:p w14:paraId="4ECD31DA" w14:textId="77777777" w:rsidR="00903CC6" w:rsidRPr="00903CC6" w:rsidRDefault="00903CC6" w:rsidP="00903CC6">
      <w:pPr>
        <w:rPr>
          <w:rFonts w:ascii="Times New Roman" w:hAnsi="Times New Roman"/>
          <w:szCs w:val="24"/>
        </w:rPr>
      </w:pPr>
    </w:p>
    <w:p w14:paraId="30FE51BC" w14:textId="3712B2A0" w:rsidR="00903CC6" w:rsidRPr="00903CC6" w:rsidRDefault="00903CC6" w:rsidP="00903CC6">
      <w:pPr>
        <w:rPr>
          <w:rFonts w:ascii="Times New Roman" w:hAnsi="Times New Roman"/>
          <w:szCs w:val="24"/>
        </w:rPr>
      </w:pPr>
      <w:r w:rsidRPr="00903CC6">
        <w:rPr>
          <w:rFonts w:ascii="Times New Roman" w:hAnsi="Times New Roman"/>
          <w:szCs w:val="24"/>
        </w:rPr>
        <w:t>As the Safety</w:t>
      </w:r>
      <w:r w:rsidR="00D357E7">
        <w:rPr>
          <w:rFonts w:ascii="Times New Roman" w:hAnsi="Times New Roman"/>
          <w:szCs w:val="24"/>
        </w:rPr>
        <w:t xml:space="preserve"> Investigation</w:t>
      </w:r>
      <w:r w:rsidRPr="00903CC6">
        <w:rPr>
          <w:rFonts w:ascii="Times New Roman" w:hAnsi="Times New Roman"/>
          <w:szCs w:val="24"/>
        </w:rPr>
        <w:t xml:space="preserve"> Board </w:t>
      </w:r>
      <w:proofErr w:type="gramStart"/>
      <w:r w:rsidRPr="00903CC6">
        <w:rPr>
          <w:rFonts w:ascii="Times New Roman" w:hAnsi="Times New Roman"/>
          <w:szCs w:val="24"/>
        </w:rPr>
        <w:t>President</w:t>
      </w:r>
      <w:proofErr w:type="gramEnd"/>
      <w:r w:rsidRPr="00903CC6">
        <w:rPr>
          <w:rFonts w:ascii="Times New Roman" w:hAnsi="Times New Roman"/>
          <w:szCs w:val="24"/>
        </w:rPr>
        <w:t xml:space="preserve"> I wanted to extend my most sincere thanks for your efforts as an </w:t>
      </w:r>
      <w:r w:rsidR="00122750" w:rsidRPr="00122750">
        <w:rPr>
          <w:rFonts w:ascii="Times New Roman" w:hAnsi="Times New Roman"/>
          <w:szCs w:val="24"/>
          <w:highlight w:val="yellow"/>
        </w:rPr>
        <w:t>SIB Position</w:t>
      </w:r>
      <w:r w:rsidR="00BE5CA4">
        <w:rPr>
          <w:rFonts w:ascii="Times New Roman" w:hAnsi="Times New Roman"/>
          <w:szCs w:val="24"/>
        </w:rPr>
        <w:t xml:space="preserve"> </w:t>
      </w:r>
      <w:r w:rsidRPr="00903CC6">
        <w:rPr>
          <w:rFonts w:ascii="Times New Roman" w:hAnsi="Times New Roman"/>
          <w:szCs w:val="24"/>
        </w:rPr>
        <w:t xml:space="preserve">for the </w:t>
      </w:r>
      <w:r w:rsidR="00CD414E" w:rsidRPr="00CD414E">
        <w:rPr>
          <w:rFonts w:ascii="Times New Roman" w:hAnsi="Times New Roman"/>
          <w:szCs w:val="24"/>
          <w:highlight w:val="yellow"/>
        </w:rPr>
        <w:t>MDS</w:t>
      </w:r>
      <w:r w:rsidRPr="00903CC6">
        <w:rPr>
          <w:rFonts w:ascii="Times New Roman" w:hAnsi="Times New Roman"/>
          <w:szCs w:val="24"/>
        </w:rPr>
        <w:t xml:space="preserve"> Class A mishap on </w:t>
      </w:r>
      <w:r w:rsidR="00CD414E" w:rsidRPr="00CD414E">
        <w:rPr>
          <w:rFonts w:ascii="Times New Roman" w:hAnsi="Times New Roman"/>
          <w:szCs w:val="24"/>
          <w:highlight w:val="yellow"/>
        </w:rPr>
        <w:t>Date</w:t>
      </w:r>
      <w:r w:rsidRPr="00903CC6">
        <w:rPr>
          <w:rFonts w:ascii="Times New Roman" w:hAnsi="Times New Roman"/>
          <w:szCs w:val="24"/>
        </w:rPr>
        <w:t xml:space="preserve">. </w:t>
      </w:r>
      <w:r w:rsidRPr="00823A08">
        <w:rPr>
          <w:rFonts w:ascii="Times New Roman" w:hAnsi="Times New Roman"/>
          <w:szCs w:val="24"/>
        </w:rPr>
        <w:t xml:space="preserve">Your hard work </w:t>
      </w:r>
      <w:r w:rsidR="00227CBF" w:rsidRPr="00227CBF">
        <w:rPr>
          <w:rFonts w:ascii="Times New Roman" w:hAnsi="Times New Roman"/>
          <w:szCs w:val="24"/>
          <w:highlight w:val="yellow"/>
        </w:rPr>
        <w:t>1-2 sentences about the specific awesome stuff they did</w:t>
      </w:r>
      <w:r w:rsidR="00114BBF">
        <w:rPr>
          <w:rFonts w:ascii="Times New Roman" w:hAnsi="Times New Roman"/>
          <w:szCs w:val="24"/>
        </w:rPr>
        <w:t xml:space="preserve"> </w:t>
      </w:r>
      <w:proofErr w:type="gramStart"/>
      <w:r w:rsidRPr="00903CC6">
        <w:rPr>
          <w:rFonts w:ascii="Times New Roman" w:hAnsi="Times New Roman"/>
          <w:szCs w:val="24"/>
        </w:rPr>
        <w:t>played</w:t>
      </w:r>
      <w:proofErr w:type="gramEnd"/>
      <w:r w:rsidRPr="00903CC6">
        <w:rPr>
          <w:rFonts w:ascii="Times New Roman" w:hAnsi="Times New Roman"/>
          <w:szCs w:val="24"/>
        </w:rPr>
        <w:t xml:space="preserve"> a crucial part for us to successfully accomplish the </w:t>
      </w:r>
      <w:r w:rsidR="001A3F1C">
        <w:rPr>
          <w:rFonts w:ascii="Times New Roman" w:hAnsi="Times New Roman"/>
          <w:szCs w:val="24"/>
        </w:rPr>
        <w:t>mission</w:t>
      </w:r>
      <w:r w:rsidRPr="00903CC6">
        <w:rPr>
          <w:rFonts w:ascii="Times New Roman" w:hAnsi="Times New Roman"/>
          <w:szCs w:val="24"/>
        </w:rPr>
        <w:t xml:space="preserve"> of </w:t>
      </w:r>
      <w:r w:rsidR="00A012D0">
        <w:rPr>
          <w:rFonts w:ascii="Times New Roman" w:hAnsi="Times New Roman"/>
          <w:szCs w:val="24"/>
        </w:rPr>
        <w:t>the SIB</w:t>
      </w:r>
      <w:r w:rsidR="001A3F1C">
        <w:rPr>
          <w:rFonts w:ascii="Times New Roman" w:hAnsi="Times New Roman"/>
          <w:szCs w:val="24"/>
        </w:rPr>
        <w:t xml:space="preserve">, </w:t>
      </w:r>
      <w:r w:rsidR="00114BBF">
        <w:rPr>
          <w:rFonts w:ascii="Times New Roman" w:hAnsi="Times New Roman"/>
          <w:szCs w:val="24"/>
        </w:rPr>
        <w:t>finding causes and making mishap pre</w:t>
      </w:r>
      <w:r w:rsidR="00A21D16">
        <w:rPr>
          <w:rFonts w:ascii="Times New Roman" w:hAnsi="Times New Roman"/>
          <w:szCs w:val="24"/>
        </w:rPr>
        <w:t>venti</w:t>
      </w:r>
      <w:r w:rsidR="001A3F1C">
        <w:rPr>
          <w:rFonts w:ascii="Times New Roman" w:hAnsi="Times New Roman"/>
          <w:szCs w:val="24"/>
        </w:rPr>
        <w:t>on</w:t>
      </w:r>
      <w:r w:rsidR="00A21D16">
        <w:rPr>
          <w:rFonts w:ascii="Times New Roman" w:hAnsi="Times New Roman"/>
          <w:szCs w:val="24"/>
        </w:rPr>
        <w:t xml:space="preserve"> recommendations</w:t>
      </w:r>
      <w:r w:rsidRPr="00903CC6">
        <w:rPr>
          <w:rFonts w:ascii="Times New Roman" w:hAnsi="Times New Roman"/>
          <w:szCs w:val="24"/>
        </w:rPr>
        <w:t xml:space="preserve">. </w:t>
      </w:r>
    </w:p>
    <w:p w14:paraId="32064EB8" w14:textId="425F6100" w:rsidR="000E1E8E" w:rsidRPr="000E1E8E" w:rsidRDefault="000E1E8E" w:rsidP="000E1E8E">
      <w:pPr>
        <w:rPr>
          <w:rFonts w:ascii="Times New Roman" w:hAnsi="Times New Roman"/>
          <w:szCs w:val="24"/>
        </w:rPr>
      </w:pPr>
      <w:r w:rsidRPr="000E1E8E">
        <w:rPr>
          <w:rFonts w:ascii="Times New Roman" w:hAnsi="Times New Roman"/>
          <w:szCs w:val="24"/>
        </w:rPr>
        <w:t xml:space="preserve"> </w:t>
      </w:r>
    </w:p>
    <w:p w14:paraId="3C8BE34C" w14:textId="77777777" w:rsidR="005F7C02" w:rsidRPr="005F7C02" w:rsidRDefault="005F7C02" w:rsidP="005F7C02">
      <w:pPr>
        <w:rPr>
          <w:rFonts w:ascii="Times New Roman" w:hAnsi="Times New Roman"/>
          <w:szCs w:val="24"/>
        </w:rPr>
      </w:pPr>
    </w:p>
    <w:p w14:paraId="5D9BA024" w14:textId="77777777" w:rsidR="005F7C02" w:rsidRPr="005F7C02" w:rsidRDefault="005F7C02" w:rsidP="005F7C02">
      <w:pPr>
        <w:rPr>
          <w:rFonts w:ascii="Times New Roman" w:hAnsi="Times New Roman"/>
          <w:szCs w:val="24"/>
        </w:rPr>
      </w:pPr>
      <w:r w:rsidRPr="005F7C02">
        <w:rPr>
          <w:rFonts w:ascii="Times New Roman" w:hAnsi="Times New Roman"/>
          <w:szCs w:val="24"/>
        </w:rPr>
        <w:t xml:space="preserve">Again, thank you for your hard work and attention to detail. Well done! </w:t>
      </w:r>
    </w:p>
    <w:p w14:paraId="365B747F" w14:textId="77777777" w:rsidR="005F7C02" w:rsidRPr="005F7C02" w:rsidRDefault="005F7C02" w:rsidP="005F7C02">
      <w:pPr>
        <w:rPr>
          <w:rFonts w:ascii="Times New Roman" w:hAnsi="Times New Roman"/>
          <w:szCs w:val="24"/>
        </w:rPr>
      </w:pPr>
      <w:r w:rsidRPr="005F7C02">
        <w:rPr>
          <w:rFonts w:ascii="Times New Roman" w:hAnsi="Times New Roman"/>
          <w:szCs w:val="24"/>
        </w:rPr>
        <w:t xml:space="preserve"> </w:t>
      </w:r>
    </w:p>
    <w:p w14:paraId="6D9109CB" w14:textId="77777777" w:rsidR="005F7C02" w:rsidRPr="005F7C02" w:rsidRDefault="005F7C02" w:rsidP="005F7C02">
      <w:pPr>
        <w:rPr>
          <w:rFonts w:ascii="Times New Roman" w:hAnsi="Times New Roman"/>
        </w:rPr>
      </w:pPr>
    </w:p>
    <w:p w14:paraId="7031B2E5" w14:textId="77777777" w:rsidR="005F7C02" w:rsidRPr="005F7C02" w:rsidRDefault="005F7C02" w:rsidP="005F7C02">
      <w:pPr>
        <w:rPr>
          <w:rFonts w:ascii="Times New Roman" w:hAnsi="Times New Roman"/>
        </w:rPr>
      </w:pPr>
    </w:p>
    <w:p w14:paraId="3DA8E8AA" w14:textId="77777777" w:rsidR="005F7C02" w:rsidRPr="005F7C02" w:rsidRDefault="005F7C02" w:rsidP="005F7C02">
      <w:pPr>
        <w:rPr>
          <w:rFonts w:ascii="Times New Roman" w:hAnsi="Times New Roman"/>
        </w:rPr>
      </w:pPr>
    </w:p>
    <w:p w14:paraId="13F283C6" w14:textId="77777777" w:rsidR="005F7C02" w:rsidRPr="005F7C02" w:rsidRDefault="005F7C02" w:rsidP="005F7C02">
      <w:pPr>
        <w:rPr>
          <w:rFonts w:ascii="Times New Roman" w:hAnsi="Times New Roman"/>
        </w:rPr>
      </w:pPr>
    </w:p>
    <w:p w14:paraId="59B5F761" w14:textId="77777777" w:rsidR="005F7C02" w:rsidRPr="005F7C02" w:rsidRDefault="005F7C02" w:rsidP="005F7C02">
      <w:pPr>
        <w:jc w:val="right"/>
        <w:rPr>
          <w:rFonts w:ascii="Times New Roman" w:hAnsi="Times New Roman"/>
        </w:rPr>
      </w:pPr>
    </w:p>
    <w:p w14:paraId="34E023C6" w14:textId="40D8C989" w:rsidR="005F7C02" w:rsidRPr="005F7C02" w:rsidRDefault="005F7C02" w:rsidP="005F7C02">
      <w:pPr>
        <w:ind w:left="4320"/>
        <w:rPr>
          <w:rFonts w:ascii="Times New Roman" w:hAnsi="Times New Roman"/>
        </w:rPr>
      </w:pPr>
      <w:r w:rsidRPr="005F7C02">
        <w:rPr>
          <w:rFonts w:ascii="Times New Roman" w:hAnsi="Times New Roman"/>
        </w:rPr>
        <w:tab/>
      </w:r>
      <w:r w:rsidR="002546DA" w:rsidRPr="00484C2B">
        <w:rPr>
          <w:rFonts w:ascii="Times New Roman" w:hAnsi="Times New Roman"/>
          <w:highlight w:val="yellow"/>
        </w:rPr>
        <w:t>BP First MI Last</w:t>
      </w:r>
      <w:r w:rsidRPr="005F7C02">
        <w:rPr>
          <w:rFonts w:ascii="Times New Roman" w:hAnsi="Times New Roman"/>
        </w:rPr>
        <w:t>, Colonel, USAF</w:t>
      </w:r>
    </w:p>
    <w:p w14:paraId="15C92D1D" w14:textId="0D5663E7" w:rsidR="005F7C02" w:rsidRPr="005F7C02" w:rsidRDefault="002546DA" w:rsidP="005F7C02">
      <w:pPr>
        <w:ind w:left="4320" w:firstLine="720"/>
        <w:rPr>
          <w:rFonts w:ascii="Times New Roman" w:hAnsi="Times New Roman"/>
        </w:rPr>
      </w:pPr>
      <w:r w:rsidRPr="003F3B2E">
        <w:rPr>
          <w:rFonts w:ascii="Times New Roman" w:hAnsi="Times New Roman"/>
          <w:highlight w:val="yellow"/>
        </w:rPr>
        <w:t>BP’s pos</w:t>
      </w:r>
      <w:r w:rsidR="003F3B2E" w:rsidRPr="003F3B2E">
        <w:rPr>
          <w:rFonts w:ascii="Times New Roman" w:hAnsi="Times New Roman"/>
          <w:highlight w:val="yellow"/>
        </w:rPr>
        <w:t>ition</w:t>
      </w:r>
      <w:r w:rsidR="003F3B2E">
        <w:rPr>
          <w:rFonts w:ascii="Times New Roman" w:hAnsi="Times New Roman"/>
        </w:rPr>
        <w:t xml:space="preserve"> </w:t>
      </w:r>
      <w:r w:rsidR="005F7C02" w:rsidRPr="005F7C02">
        <w:rPr>
          <w:rFonts w:ascii="Times New Roman" w:hAnsi="Times New Roman"/>
        </w:rPr>
        <w:t xml:space="preserve">  </w:t>
      </w:r>
      <w:r w:rsidR="005F7C02" w:rsidRPr="005F7C02">
        <w:rPr>
          <w:rFonts w:ascii="Times New Roman" w:hAnsi="Times New Roman"/>
        </w:rPr>
        <w:tab/>
      </w:r>
      <w:r w:rsidR="005F7C02" w:rsidRPr="005F7C02">
        <w:rPr>
          <w:rFonts w:ascii="Times New Roman" w:hAnsi="Times New Roman"/>
        </w:rPr>
        <w:tab/>
      </w:r>
      <w:r w:rsidR="005F7C02" w:rsidRPr="005F7C02">
        <w:rPr>
          <w:rFonts w:ascii="Times New Roman" w:hAnsi="Times New Roman"/>
        </w:rPr>
        <w:tab/>
      </w:r>
      <w:r w:rsidR="005F7C02" w:rsidRPr="005F7C02">
        <w:rPr>
          <w:rFonts w:ascii="Times New Roman" w:hAnsi="Times New Roman"/>
        </w:rPr>
        <w:tab/>
      </w:r>
    </w:p>
    <w:p w14:paraId="61D45E44" w14:textId="77777777" w:rsidR="005F7C02" w:rsidRPr="005F7C02" w:rsidRDefault="005F7C02" w:rsidP="005F7C02">
      <w:pPr>
        <w:rPr>
          <w:rFonts w:ascii="Times New Roman" w:hAnsi="Times New Roman"/>
        </w:rPr>
      </w:pPr>
    </w:p>
    <w:p w14:paraId="31353B8E" w14:textId="1C1E059E" w:rsidR="008A3D0D" w:rsidRPr="005F7C02" w:rsidRDefault="008A3D0D" w:rsidP="005F7C02">
      <w:pPr>
        <w:pStyle w:val="Heading3"/>
        <w:rPr>
          <w:rFonts w:ascii="Times New Roman" w:hAnsi="Times New Roman" w:cs="Times New Roman"/>
          <w:szCs w:val="24"/>
        </w:rPr>
      </w:pPr>
    </w:p>
    <w:sectPr w:rsidR="008A3D0D" w:rsidRPr="005F7C02" w:rsidSect="00480447">
      <w:headerReference w:type="first" r:id="rId11"/>
      <w:footerReference w:type="first" r:id="rId12"/>
      <w:type w:val="oddPage"/>
      <w:pgSz w:w="12240" w:h="15840" w:code="1"/>
      <w:pgMar w:top="2520" w:right="1440" w:bottom="1440" w:left="1440" w:header="83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C0AD9" w14:textId="77777777" w:rsidR="00C23C83" w:rsidRDefault="00C23C83">
      <w:r>
        <w:separator/>
      </w:r>
    </w:p>
  </w:endnote>
  <w:endnote w:type="continuationSeparator" w:id="0">
    <w:p w14:paraId="18E159CD" w14:textId="77777777" w:rsidR="00C23C83" w:rsidRDefault="00C2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9666" w14:textId="5F57FC38" w:rsidR="0084418C" w:rsidRPr="004729DB" w:rsidRDefault="001F4853">
    <w:pPr>
      <w:pStyle w:val="Footer"/>
      <w:jc w:val="center"/>
      <w:rPr>
        <w:rFonts w:ascii="Copperplate Gothic Light" w:hAnsi="Copperplate Gothic Light" w:cs="Arial"/>
        <w:color w:val="000080"/>
        <w:sz w:val="21"/>
        <w:szCs w:val="21"/>
      </w:rPr>
    </w:pPr>
    <w:r>
      <w:rPr>
        <w:rFonts w:ascii="Copperplate Gothic Light" w:hAnsi="Copperplate Gothic Light" w:cs="Arial"/>
        <w:color w:val="000080"/>
        <w:sz w:val="21"/>
        <w:szCs w:val="21"/>
      </w:rPr>
      <w:t>LEADING THE CHARGE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8DAB4" w14:textId="77777777" w:rsidR="00C23C83" w:rsidRDefault="00C23C83">
      <w:r>
        <w:separator/>
      </w:r>
    </w:p>
  </w:footnote>
  <w:footnote w:type="continuationSeparator" w:id="0">
    <w:p w14:paraId="02DFE4C9" w14:textId="77777777" w:rsidR="00C23C83" w:rsidRDefault="00C2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9564B" w14:textId="039F7FA2" w:rsidR="0084418C" w:rsidRPr="00C95967" w:rsidRDefault="00890720" w:rsidP="00197BEC">
    <w:pPr>
      <w:spacing w:after="60" w:line="240" w:lineRule="exact"/>
      <w:jc w:val="center"/>
      <w:rPr>
        <w:rFonts w:ascii="Copperplate Gothic Light" w:hAnsi="Copperplate Gothic Light" w:cs="Arial"/>
        <w:color w:val="000080"/>
        <w:sz w:val="21"/>
        <w:szCs w:val="21"/>
        <w:highlight w:val="yellow"/>
      </w:rPr>
    </w:pPr>
    <w:r w:rsidRPr="004729DB">
      <w:rPr>
        <w:rFonts w:ascii="Copperplate Gothic Light" w:hAnsi="Copperplate Gothic Light"/>
        <w:noProof/>
      </w:rPr>
      <w:drawing>
        <wp:anchor distT="0" distB="0" distL="114300" distR="114300" simplePos="0" relativeHeight="251657728" behindDoc="0" locked="0" layoutInCell="1" allowOverlap="1" wp14:anchorId="60C9215A" wp14:editId="1F1152A3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914400" cy="901700"/>
          <wp:effectExtent l="0" t="0" r="0" b="0"/>
          <wp:wrapNone/>
          <wp:docPr id="1" name="Picture 1" descr="DoD_Blue_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D_Blue_Se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0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418C" w:rsidRPr="004729DB">
      <w:rPr>
        <w:rFonts w:ascii="Copperplate Gothic Light" w:hAnsi="Copperplate Gothic Light" w:cs="Arial"/>
        <w:color w:val="000080"/>
        <w:szCs w:val="24"/>
      </w:rPr>
      <w:t>DEPARTMENT OF THE AIR FORCE</w:t>
    </w:r>
    <w:r w:rsidR="0084418C" w:rsidRPr="00E836F6">
      <w:rPr>
        <w:rFonts w:ascii="Copperplate Gothic Bold" w:hAnsi="Copperplate Gothic Bold" w:cs="Arial"/>
        <w:color w:val="000080"/>
        <w:szCs w:val="24"/>
      </w:rPr>
      <w:br/>
    </w:r>
    <w:r w:rsidR="006F66AE" w:rsidRPr="00C95967">
      <w:rPr>
        <w:rFonts w:ascii="Copperplate Gothic Light" w:hAnsi="Copperplate Gothic Light" w:cs="Arial"/>
        <w:color w:val="000080"/>
        <w:sz w:val="21"/>
        <w:szCs w:val="21"/>
        <w:highlight w:val="yellow"/>
      </w:rPr>
      <w:t>WING</w:t>
    </w:r>
  </w:p>
  <w:p w14:paraId="018086C4" w14:textId="3A18E860" w:rsidR="0084418C" w:rsidRPr="00E836F6" w:rsidRDefault="006F66AE" w:rsidP="00197BEC">
    <w:pPr>
      <w:spacing w:line="180" w:lineRule="exact"/>
      <w:jc w:val="center"/>
      <w:rPr>
        <w:rFonts w:ascii="Copperplate Gothic Light" w:hAnsi="Copperplate Gothic Light" w:cs="Arial"/>
        <w:b/>
        <w:color w:val="000080"/>
        <w:sz w:val="21"/>
        <w:szCs w:val="21"/>
      </w:rPr>
    </w:pPr>
    <w:r w:rsidRPr="00C95967">
      <w:rPr>
        <w:rFonts w:ascii="Copperplate Gothic Light" w:hAnsi="Copperplate Gothic Light" w:cs="Arial"/>
        <w:color w:val="000080"/>
        <w:sz w:val="21"/>
        <w:szCs w:val="21"/>
        <w:highlight w:val="yellow"/>
      </w:rPr>
      <w:t>BASE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92A63"/>
    <w:multiLevelType w:val="hybridMultilevel"/>
    <w:tmpl w:val="68F4D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100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93C"/>
    <w:rsid w:val="00003B76"/>
    <w:rsid w:val="00006B37"/>
    <w:rsid w:val="00007F91"/>
    <w:rsid w:val="00027138"/>
    <w:rsid w:val="0003310C"/>
    <w:rsid w:val="0004225B"/>
    <w:rsid w:val="00055818"/>
    <w:rsid w:val="00064876"/>
    <w:rsid w:val="000A6EBF"/>
    <w:rsid w:val="000D632A"/>
    <w:rsid w:val="000E1E8E"/>
    <w:rsid w:val="000E2131"/>
    <w:rsid w:val="000F7EF0"/>
    <w:rsid w:val="001102B0"/>
    <w:rsid w:val="00114BBF"/>
    <w:rsid w:val="00122750"/>
    <w:rsid w:val="00127109"/>
    <w:rsid w:val="00133645"/>
    <w:rsid w:val="0018536B"/>
    <w:rsid w:val="00197BEC"/>
    <w:rsid w:val="001A3F1C"/>
    <w:rsid w:val="001B506D"/>
    <w:rsid w:val="001F4853"/>
    <w:rsid w:val="00227CBF"/>
    <w:rsid w:val="002346B5"/>
    <w:rsid w:val="002546DA"/>
    <w:rsid w:val="002B6882"/>
    <w:rsid w:val="002D62F0"/>
    <w:rsid w:val="002E5A20"/>
    <w:rsid w:val="002E7F1C"/>
    <w:rsid w:val="003162E5"/>
    <w:rsid w:val="00393E84"/>
    <w:rsid w:val="003B5ACA"/>
    <w:rsid w:val="003F3B2E"/>
    <w:rsid w:val="00434C73"/>
    <w:rsid w:val="0044531C"/>
    <w:rsid w:val="004729DB"/>
    <w:rsid w:val="00480447"/>
    <w:rsid w:val="004826A6"/>
    <w:rsid w:val="00484C2B"/>
    <w:rsid w:val="004927DA"/>
    <w:rsid w:val="004E3C28"/>
    <w:rsid w:val="00520A84"/>
    <w:rsid w:val="005504C1"/>
    <w:rsid w:val="005508A2"/>
    <w:rsid w:val="005751EF"/>
    <w:rsid w:val="005759F3"/>
    <w:rsid w:val="005B1974"/>
    <w:rsid w:val="005F7C02"/>
    <w:rsid w:val="00652B62"/>
    <w:rsid w:val="0065428D"/>
    <w:rsid w:val="00655B23"/>
    <w:rsid w:val="006627A9"/>
    <w:rsid w:val="00680230"/>
    <w:rsid w:val="006B3BE6"/>
    <w:rsid w:val="006B457F"/>
    <w:rsid w:val="006D2B92"/>
    <w:rsid w:val="006D55B2"/>
    <w:rsid w:val="006F66AE"/>
    <w:rsid w:val="0073211D"/>
    <w:rsid w:val="007539A6"/>
    <w:rsid w:val="007551F3"/>
    <w:rsid w:val="007831B7"/>
    <w:rsid w:val="007B6481"/>
    <w:rsid w:val="007C0AFD"/>
    <w:rsid w:val="007C6DDF"/>
    <w:rsid w:val="007F0D99"/>
    <w:rsid w:val="00812D4B"/>
    <w:rsid w:val="00823A08"/>
    <w:rsid w:val="00836AE9"/>
    <w:rsid w:val="0084418C"/>
    <w:rsid w:val="00882BF4"/>
    <w:rsid w:val="00890720"/>
    <w:rsid w:val="008A3D0D"/>
    <w:rsid w:val="008B508F"/>
    <w:rsid w:val="008C07B4"/>
    <w:rsid w:val="008D133B"/>
    <w:rsid w:val="008E0044"/>
    <w:rsid w:val="008E77F7"/>
    <w:rsid w:val="00903CC6"/>
    <w:rsid w:val="00912EB9"/>
    <w:rsid w:val="009330DC"/>
    <w:rsid w:val="00935B67"/>
    <w:rsid w:val="009703CE"/>
    <w:rsid w:val="00985C4E"/>
    <w:rsid w:val="009A0639"/>
    <w:rsid w:val="009A793C"/>
    <w:rsid w:val="009C72CD"/>
    <w:rsid w:val="009F2A25"/>
    <w:rsid w:val="009F3EF1"/>
    <w:rsid w:val="00A012D0"/>
    <w:rsid w:val="00A20A3B"/>
    <w:rsid w:val="00A21D16"/>
    <w:rsid w:val="00A23335"/>
    <w:rsid w:val="00A818E6"/>
    <w:rsid w:val="00A84152"/>
    <w:rsid w:val="00AA3267"/>
    <w:rsid w:val="00AB30E2"/>
    <w:rsid w:val="00AC4DA0"/>
    <w:rsid w:val="00AE61A6"/>
    <w:rsid w:val="00B00C43"/>
    <w:rsid w:val="00B14059"/>
    <w:rsid w:val="00B26A20"/>
    <w:rsid w:val="00B31AA4"/>
    <w:rsid w:val="00B44125"/>
    <w:rsid w:val="00BE5CA4"/>
    <w:rsid w:val="00C1257B"/>
    <w:rsid w:val="00C23C83"/>
    <w:rsid w:val="00C34029"/>
    <w:rsid w:val="00C95967"/>
    <w:rsid w:val="00CC4CE5"/>
    <w:rsid w:val="00CD414E"/>
    <w:rsid w:val="00D02857"/>
    <w:rsid w:val="00D03675"/>
    <w:rsid w:val="00D07B7E"/>
    <w:rsid w:val="00D357E7"/>
    <w:rsid w:val="00D41F2E"/>
    <w:rsid w:val="00D50555"/>
    <w:rsid w:val="00D76431"/>
    <w:rsid w:val="00D8785F"/>
    <w:rsid w:val="00D90498"/>
    <w:rsid w:val="00DA1343"/>
    <w:rsid w:val="00DD4935"/>
    <w:rsid w:val="00E1246A"/>
    <w:rsid w:val="00E25DAF"/>
    <w:rsid w:val="00E35CDC"/>
    <w:rsid w:val="00E836F6"/>
    <w:rsid w:val="00E848B6"/>
    <w:rsid w:val="00E866FD"/>
    <w:rsid w:val="00E95208"/>
    <w:rsid w:val="00EA3DD1"/>
    <w:rsid w:val="00EA57E4"/>
    <w:rsid w:val="00F36A11"/>
    <w:rsid w:val="00F44652"/>
    <w:rsid w:val="00F56DAE"/>
    <w:rsid w:val="00F65FE6"/>
    <w:rsid w:val="00F71383"/>
    <w:rsid w:val="00F8459A"/>
    <w:rsid w:val="00FA412C"/>
    <w:rsid w:val="00FD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0551C0"/>
  <w15:chartTrackingRefBased/>
  <w15:docId w15:val="{AC8BB9B3-FCB1-43CA-A541-C2EBD183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F65FE6"/>
    <w:pPr>
      <w:keepNext/>
      <w:keepLines/>
      <w:overflowPunct/>
      <w:autoSpaceDE/>
      <w:autoSpaceDN/>
      <w:adjustRightInd/>
      <w:spacing w:before="200"/>
      <w:textAlignment w:val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848B6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A20A3B"/>
    <w:pPr>
      <w:overflowPunct/>
      <w:autoSpaceDE/>
      <w:autoSpaceDN/>
      <w:adjustRightInd/>
      <w:jc w:val="both"/>
      <w:textAlignment w:val="auto"/>
    </w:pPr>
    <w:rPr>
      <w:rFonts w:ascii="Arial" w:hAnsi="Arial"/>
      <w:sz w:val="20"/>
    </w:rPr>
  </w:style>
  <w:style w:type="character" w:customStyle="1" w:styleId="BodyText2Char">
    <w:name w:val="Body Text 2 Char"/>
    <w:link w:val="BodyText2"/>
    <w:rsid w:val="00A20A3B"/>
    <w:rPr>
      <w:rFonts w:ascii="Arial" w:hAnsi="Arial"/>
    </w:rPr>
  </w:style>
  <w:style w:type="paragraph" w:customStyle="1" w:styleId="ToAddressLetter">
    <w:name w:val="To Address Letter"/>
    <w:basedOn w:val="Normal"/>
    <w:rsid w:val="007539A6"/>
    <w:pPr>
      <w:overflowPunct/>
      <w:autoSpaceDE/>
      <w:autoSpaceDN/>
      <w:adjustRightInd/>
      <w:spacing w:before="200"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9330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rsid w:val="008A3D0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F65FE6"/>
    <w:rPr>
      <w:rFonts w:asciiTheme="majorHAnsi" w:eastAsiaTheme="majorEastAsia" w:hAnsiTheme="majorHAnsi" w:cstheme="majorBidi"/>
      <w:b/>
      <w:bCs/>
      <w:color w:val="5B9BD5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essica.Schmidt\Local%20Settings\Temporary%20Internet%20Files\OLK50\AFSOUTH%20Letterhead%20(Color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8" ma:contentTypeDescription="Create a new document." ma:contentTypeScope="" ma:versionID="6d91436ca22a47b5425aee9143b5ac7c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xmlns:ns4="bac4e3eb-747f-43bc-bf10-c1bbb893ecac" targetNamespace="http://schemas.microsoft.com/office/2006/metadata/properties" ma:root="true" ma:fieldsID="5ab14fe3fd0e07c8182f922c5f1fd400" ns1:_="" ns2:_="" ns3:_="" ns4:_="">
    <xsd:import namespace="http://schemas.microsoft.com/sharepoint/v3"/>
    <xsd:import namespace="6ec2691c-f65a-45c4-8c5b-743cfd6ac4c5"/>
    <xsd:import namespace="07d0f28b-2024-49a8-960c-0c5563996862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6404443-443c-432a-9bf3-75e25c2fad3e}" ma:internalName="TaxCatchAll" ma:showField="CatchAllData" ma:web="07d0f28b-2024-49a8-960c-0c55639968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ec2691c-f65a-45c4-8c5b-743cfd6ac4c5">
      <Terms xmlns="http://schemas.microsoft.com/office/infopath/2007/PartnerControls"/>
    </lcf76f155ced4ddcb4097134ff3c332f>
    <TaxCatchAll xmlns="bac4e3eb-747f-43bc-bf10-c1bbb893ecac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191A3-134A-4E09-A9F3-2369596D36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2653F-D680-42CE-BB52-32CD11A0C88B}"/>
</file>

<file path=customXml/itemProps3.xml><?xml version="1.0" encoding="utf-8"?>
<ds:datastoreItem xmlns:ds="http://schemas.openxmlformats.org/officeDocument/2006/customXml" ds:itemID="{419361F3-4B0C-4A3A-8E40-7A5E107D54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C03F99-6932-4321-92D3-91FABD3F3B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AFSOUTH Letterhead (Color)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THE AIR FORCE</vt:lpstr>
    </vt:vector>
  </TitlesOfParts>
  <Company>usaf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THE AIR FORCE</dc:title>
  <dc:subject/>
  <dc:creator>Jessica.Schmidt</dc:creator>
  <cp:keywords/>
  <cp:lastModifiedBy>CUMMINGS, WILLIAM L Maj USAF HAF AFSEC/SEFF</cp:lastModifiedBy>
  <cp:revision>3</cp:revision>
  <cp:lastPrinted>2015-10-26T22:08:00Z</cp:lastPrinted>
  <dcterms:created xsi:type="dcterms:W3CDTF">2024-02-14T20:09:00Z</dcterms:created>
  <dcterms:modified xsi:type="dcterms:W3CDTF">2024-02-14T20:10:00Z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